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A1C96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00176AD5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Chart, Kent.</w:t>
      </w:r>
    </w:p>
    <w:p w14:paraId="1D6A13AB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8159FF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6648B4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8FFFCA7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F8C75A6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8A3920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BE2F9A" w14:textId="77777777" w:rsidR="00D3120E" w:rsidRDefault="00D3120E" w:rsidP="00D312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2D9F557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73F0" w14:textId="77777777" w:rsidR="00D3120E" w:rsidRDefault="00D3120E" w:rsidP="009139A6">
      <w:r>
        <w:separator/>
      </w:r>
    </w:p>
  </w:endnote>
  <w:endnote w:type="continuationSeparator" w:id="0">
    <w:p w14:paraId="6656A21C" w14:textId="77777777" w:rsidR="00D3120E" w:rsidRDefault="00D312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EAA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3C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046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E849B" w14:textId="77777777" w:rsidR="00D3120E" w:rsidRDefault="00D3120E" w:rsidP="009139A6">
      <w:r>
        <w:separator/>
      </w:r>
    </w:p>
  </w:footnote>
  <w:footnote w:type="continuationSeparator" w:id="0">
    <w:p w14:paraId="4609ABBC" w14:textId="77777777" w:rsidR="00D3120E" w:rsidRDefault="00D312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D9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9CC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A8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20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120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2D4C8"/>
  <w15:chartTrackingRefBased/>
  <w15:docId w15:val="{C84032F6-E37C-4189-AA9C-DB673110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12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2022-09-01T20:20:00Z</dcterms:created>
  <dcterms:modified xsi:type="dcterms:W3CDTF">2022-09-01T20:21:00Z</dcterms:modified>
</cp:coreProperties>
</file>